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  <w:bookmarkStart w:id="0" w:name="_GoBack"/>
      <w:bookmarkEnd w:id="0"/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80A3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80A3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0A36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70921-3DF4-4B09-AF15-6EE20407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2018-12-26T02:42:00Z</dcterms:modified>
</cp:coreProperties>
</file>